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E6F" w:rsidRPr="0030285D" w:rsidRDefault="00662E6F" w:rsidP="0030285D">
      <w:pPr>
        <w:autoSpaceDE w:val="0"/>
        <w:autoSpaceDN w:val="0"/>
        <w:adjustRightInd w:val="0"/>
        <w:ind w:firstLine="0"/>
        <w:jc w:val="center"/>
        <w:outlineLvl w:val="0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Форма</w:t>
      </w:r>
      <w:r w:rsidRPr="0030285D">
        <w:rPr>
          <w:rFonts w:cs="Calibri"/>
          <w:b/>
          <w:bCs/>
          <w:sz w:val="28"/>
          <w:szCs w:val="28"/>
        </w:rPr>
        <w:t xml:space="preserve"> заявления для юридического лица</w:t>
      </w: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от "__" _________ 20</w:t>
      </w:r>
      <w:r w:rsidRPr="00782E0B">
        <w:rPr>
          <w:sz w:val="16"/>
          <w:szCs w:val="16"/>
        </w:rPr>
        <w:t>_</w:t>
      </w:r>
      <w:r>
        <w:rPr>
          <w:sz w:val="16"/>
          <w:szCs w:val="16"/>
        </w:rPr>
        <w:t>_ г.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N 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(наименование органа Федерального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казначейства)</w:t>
      </w:r>
    </w:p>
    <w:p w:rsidR="00662E6F" w:rsidRPr="0030285D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Pr="0030285D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ЗАЯВЛЕНИЕ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__________________________________________________________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(наименование взыскателя-организации или организации,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уполномоченной на предъявление исполнительного документа)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┌─┐┌─┐┌─┐┌─┐┌─┐┌─┐┌─┐┌─┐┌─┐┌─┐ ┌─┐┌─┐┌─┐┌─┐┌─┐┌─┐┌─┐┌─┐┌─┐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ИНН/КПП взыскателя-организации │ ││ ││ ││ ││ ││ ││ ││ ││ ││ │/│ ││ ││ ││ ││ ││ ││ ││ ││ │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└─┘└─┘└─┘└─┘└─┘└─┘└─┘└─┘└─┘└─┘ └─┘└─┘└─┘└─┘└─┘└─┘└─┘└─┘└─┘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направляет для исполнения исполнительный документ N _____________, выданный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"__" ______ 200_ г. на основании постановления 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(наименование судебного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органа)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по делу N __________________________________ о взыскании денежных средств с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(наименование должника)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┌─┐┌─┐┌─┐┌─┐┌─┐┌─┐┌─┐┌─┐┌─┐┌─┐┌─┐┌─┐┌─┐┌─┐┌─┐┌─┐┌─┐┌─┐┌─┐┌─┐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Номер счета взыскателя-организации │ ││ ││ ││ ││ ││ ││ ││ ││ ││ ││ ││ ││ ││ ││ ││ ││ ││ ││ ││ │,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└─┘└─┘└─┘└─┘└─┘└─┘└─┘└─┘└─┘└─┘└─┘└─┘└─┘└─┘└─┘└─┘└─┘└─┘└─┘└─┘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открытый в _______________________________________________________________,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(указывается полное наименование банка (его структурного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подразделения) и адрес)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┌─┐┌─┐┌─┐┌─┐┌─┐┌─┐┌─┐┌─┐┌─┐┌─┐┌─┐┌─┐┌─┐┌─┐┌─┐┌─┐┌─┐┌─┐┌─┐┌─┐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Кор/счет (субсчет) банка │ ││ ││ ││ ││ ││ ││ ││ ││ ││ ││ ││ ││ ││ ││ ││ ││ ││ ││ ││ │,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└─┘└─┘└─┘└─┘└─┘└─┘└─┘└─┘└─┘└─┘└─┘└─┘└─┘└─┘└─┘└─┘└─┘└─┘└─┘└─┘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┌─┐┌─┐┌─┐┌─┐┌─┐┌─┐┌─┐┌─┐┌─┐           ┌─┐┌─┐┌─┐┌─┐┌─┐┌─┐┌─┐┌─┐┌─┐┌─┐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БИК банка │ ││ ││ ││ ││ ││ ││ ││ ││ │ ИНН банка │ ││ ││ ││ ││ ││ ││ ││ ││ ││ │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└─┘└─┘└─┘└─┘└─┘└─┘└─┘└─┘└─┘           └─┘└─┘└─┘└─┘└─┘└─┘└─┘└─┘└─┘└─┘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В   случае   несоответствия   представленных   документов   требованиям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законодательства Российской Федерации прошу вернуть  документы  по  адресу: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Контактный телефон: 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Приложение: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1. Исполнительный документ (оригинал) на __ листах в __ экземплярах.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2. Судебный акт (заверенная копия) на __ листах в __ экземплярах.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3. ________________________________________________________________________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4. ________________________________________________________________________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5. ________________________________________________________________________</w:t>
      </w: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</w:p>
    <w:p w:rsidR="00662E6F" w:rsidRDefault="00662E6F" w:rsidP="00782E0B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Должность                             _____________ _______________________</w:t>
      </w:r>
    </w:p>
    <w:p w:rsidR="00662E6F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p w:rsidR="00662E6F" w:rsidRPr="0030285D" w:rsidRDefault="00662E6F" w:rsidP="00782E0B">
      <w:pPr>
        <w:autoSpaceDE w:val="0"/>
        <w:autoSpaceDN w:val="0"/>
        <w:adjustRightInd w:val="0"/>
        <w:ind w:firstLine="0"/>
        <w:rPr>
          <w:rFonts w:cs="Calibri"/>
          <w:b/>
          <w:bCs/>
        </w:rPr>
      </w:pPr>
    </w:p>
    <w:sectPr w:rsidR="00662E6F" w:rsidRPr="0030285D" w:rsidSect="0067747A">
      <w:pgSz w:w="11905" w:h="16838"/>
      <w:pgMar w:top="1440" w:right="565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E0B"/>
    <w:rsid w:val="00024A97"/>
    <w:rsid w:val="000F690F"/>
    <w:rsid w:val="0030285D"/>
    <w:rsid w:val="0038788F"/>
    <w:rsid w:val="004D4814"/>
    <w:rsid w:val="00662E6F"/>
    <w:rsid w:val="0067747A"/>
    <w:rsid w:val="00782E0B"/>
    <w:rsid w:val="0087246B"/>
    <w:rsid w:val="009565AD"/>
    <w:rsid w:val="00BA2942"/>
    <w:rsid w:val="00D80F56"/>
    <w:rsid w:val="00FF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F56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2E0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470</Words>
  <Characters>2682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Хоксорова Марина Васильевна</dc:creator>
  <cp:keywords/>
  <dc:description/>
  <cp:lastModifiedBy>KW-KC54-OIS_int</cp:lastModifiedBy>
  <cp:revision>6</cp:revision>
  <dcterms:created xsi:type="dcterms:W3CDTF">2014-10-21T07:19:00Z</dcterms:created>
  <dcterms:modified xsi:type="dcterms:W3CDTF">2015-11-11T09:10:00Z</dcterms:modified>
</cp:coreProperties>
</file>